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E1C87">
        <w:rPr>
          <w:rFonts w:ascii="Arial" w:hAnsi="Arial" w:cs="Arial"/>
          <w:b/>
          <w:caps/>
          <w:sz w:val="28"/>
          <w:szCs w:val="28"/>
        </w:rPr>
        <w:t>2553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E1C87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Registra o transcurso do Dia do Músico, celebrado em 22 de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novembro.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2E1C87">
        <w:rPr>
          <w:rFonts w:ascii="Arial" w:hAnsi="Arial" w:cs="Arial"/>
        </w:rPr>
        <w:t xml:space="preserve">Moção Comemorativa pelo </w:t>
      </w:r>
      <w:r w:rsidR="002E1C87" w:rsidRPr="002E1C87">
        <w:rPr>
          <w:rFonts w:ascii="Arial" w:hAnsi="Arial" w:cs="Arial"/>
        </w:rPr>
        <w:t>transcurso do Dia do Músico, celebrado em 22 de novembro</w:t>
      </w:r>
      <w:r w:rsidR="002E1C87">
        <w:rPr>
          <w:rFonts w:ascii="Arial" w:hAnsi="Arial" w:cs="Arial"/>
        </w:rPr>
        <w:t>.</w:t>
      </w:r>
    </w:p>
    <w:p w:rsidR="002E1C87" w:rsidRPr="00BF791A" w:rsidRDefault="002E1C87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cumprimentos a todos os músicos de Jacareí, que tanto enriquecem a cultura de nossa cidade</w:t>
      </w:r>
      <w:r w:rsidRPr="002E1C8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através</w:t>
      </w:r>
      <w:bookmarkStart w:id="0" w:name="_GoBack"/>
      <w:bookmarkEnd w:id="0"/>
      <w:r>
        <w:rPr>
          <w:rFonts w:ascii="Arial" w:hAnsi="Arial" w:cs="Arial"/>
        </w:rPr>
        <w:t xml:space="preserve"> de sua arte</w:t>
      </w:r>
      <w:r>
        <w:rPr>
          <w:rFonts w:ascii="Arial" w:hAnsi="Arial" w:cs="Arial"/>
        </w:rPr>
        <w:t>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2E1C87">
        <w:rPr>
          <w:rFonts w:ascii="Arial" w:hAnsi="Arial" w:cs="Arial"/>
        </w:rPr>
        <w:t>25 de novembro de 2015.</w:t>
      </w:r>
    </w:p>
    <w:p w:rsidR="002E1C87" w:rsidRDefault="002E1C8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1C87" w:rsidRDefault="002E1C8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1C87" w:rsidRDefault="002E1C8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E1C87" w:rsidRPr="002E1C87" w:rsidRDefault="002E1C87" w:rsidP="002E1C87">
      <w:pPr>
        <w:jc w:val="center"/>
        <w:rPr>
          <w:rFonts w:ascii="Arial" w:hAnsi="Arial"/>
          <w:b/>
        </w:rPr>
      </w:pPr>
      <w:r w:rsidRPr="002E1C87">
        <w:rPr>
          <w:rFonts w:ascii="Arial" w:hAnsi="Arial"/>
          <w:b/>
        </w:rPr>
        <w:t>MAURÍCIO HAKA</w:t>
      </w:r>
    </w:p>
    <w:p w:rsidR="002E1C87" w:rsidRPr="002E1C87" w:rsidRDefault="002E1C87" w:rsidP="002E1C87">
      <w:pPr>
        <w:jc w:val="center"/>
        <w:rPr>
          <w:rFonts w:ascii="Arial" w:hAnsi="Arial"/>
        </w:rPr>
      </w:pPr>
      <w:r w:rsidRPr="002E1C87">
        <w:rPr>
          <w:rFonts w:ascii="Arial" w:hAnsi="Arial"/>
        </w:rPr>
        <w:t>Vereador – PSDB</w:t>
      </w:r>
    </w:p>
    <w:sectPr w:rsidR="002E1C87" w:rsidRPr="002E1C87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A27" w:rsidRDefault="00F25A27">
      <w:r>
        <w:separator/>
      </w:r>
    </w:p>
  </w:endnote>
  <w:endnote w:type="continuationSeparator" w:id="0">
    <w:p w:rsidR="00F25A27" w:rsidRDefault="00F25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A27" w:rsidRDefault="00F25A27">
      <w:r>
        <w:separator/>
      </w:r>
    </w:p>
  </w:footnote>
  <w:footnote w:type="continuationSeparator" w:id="0">
    <w:p w:rsidR="00F25A27" w:rsidRDefault="00F25A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8864ECE" wp14:editId="2389FC78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FA753F1" wp14:editId="514C484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67D8BB4" wp14:editId="4965764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547714E6" wp14:editId="7769A19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E1C87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5A27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564DC-5409-40DE-AF71-D9FE90701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111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2015-11-12T12:19:00Z</cp:lastPrinted>
  <dcterms:created xsi:type="dcterms:W3CDTF">2015-11-23T17:21:00Z</dcterms:created>
  <dcterms:modified xsi:type="dcterms:W3CDTF">2015-11-23T17:21:00Z</dcterms:modified>
</cp:coreProperties>
</file>